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65ACE" w14:textId="405E4D6D" w:rsidR="00E0254D" w:rsidRDefault="00E0254D" w:rsidP="00E0254D">
      <w:pPr>
        <w:pStyle w:val="NoSpacing"/>
      </w:pPr>
      <w:r>
        <w:rPr>
          <w:u w:val="single"/>
        </w:rPr>
        <w:t>William BOSOUN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fl.1414)</w:t>
      </w:r>
    </w:p>
    <w:p w14:paraId="53C64FDA" w14:textId="77777777" w:rsidR="00E0254D" w:rsidRDefault="00E0254D" w:rsidP="00E0254D">
      <w:pPr>
        <w:pStyle w:val="NoSpacing"/>
      </w:pPr>
      <w:r>
        <w:t>of the diocese of Exeter.</w:t>
      </w:r>
    </w:p>
    <w:p w14:paraId="79F22ED1" w14:textId="77777777" w:rsidR="00E0254D" w:rsidRDefault="00E0254D" w:rsidP="00E0254D">
      <w:pPr>
        <w:pStyle w:val="NoSpacing"/>
      </w:pPr>
    </w:p>
    <w:p w14:paraId="5AFAF2D9" w14:textId="77777777" w:rsidR="00E0254D" w:rsidRDefault="00E0254D" w:rsidP="00E0254D">
      <w:pPr>
        <w:pStyle w:val="NoSpacing"/>
      </w:pPr>
    </w:p>
    <w:p w14:paraId="68435076" w14:textId="60F84DD2" w:rsidR="00E0254D" w:rsidRDefault="00E0254D" w:rsidP="00E0254D">
      <w:pPr>
        <w:pStyle w:val="NoSpacing"/>
      </w:pPr>
      <w:r>
        <w:t>23</w:t>
      </w:r>
      <w:r>
        <w:t xml:space="preserve"> Sep.1414</w:t>
      </w:r>
      <w:r>
        <w:tab/>
        <w:t xml:space="preserve">He was ordained to his first tonsure in </w:t>
      </w:r>
      <w:r>
        <w:t>the chapel of the manor of Clyst,</w:t>
      </w:r>
    </w:p>
    <w:p w14:paraId="7972B2B4" w14:textId="74B61634" w:rsidR="00E0254D" w:rsidRDefault="00E0254D" w:rsidP="00E0254D">
      <w:pPr>
        <w:pStyle w:val="NoSpacing"/>
      </w:pPr>
      <w:r>
        <w:tab/>
      </w:r>
      <w:r>
        <w:tab/>
      </w:r>
      <w:r>
        <w:t xml:space="preserve">Devon. 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pp.429 and 427)</w:t>
      </w:r>
    </w:p>
    <w:p w14:paraId="403E9C8D" w14:textId="77777777" w:rsidR="00E0254D" w:rsidRDefault="00E0254D" w:rsidP="00E0254D">
      <w:pPr>
        <w:pStyle w:val="NoSpacing"/>
      </w:pPr>
    </w:p>
    <w:p w14:paraId="3D089C1F" w14:textId="77777777" w:rsidR="00E0254D" w:rsidRDefault="00E0254D" w:rsidP="00E0254D">
      <w:pPr>
        <w:pStyle w:val="NoSpacing"/>
      </w:pPr>
    </w:p>
    <w:p w14:paraId="0E5A355F" w14:textId="77777777" w:rsidR="00E0254D" w:rsidRDefault="00E0254D" w:rsidP="00E0254D">
      <w:pPr>
        <w:pStyle w:val="NoSpacing"/>
      </w:pPr>
      <w:r>
        <w:t>22 February 2019</w:t>
      </w:r>
    </w:p>
    <w:p w14:paraId="4610BFB8" w14:textId="16D94EF2" w:rsidR="006B2F86" w:rsidRPr="00E0254D" w:rsidRDefault="00E0254D" w:rsidP="00E71FC3">
      <w:pPr>
        <w:pStyle w:val="NoSpacing"/>
      </w:pPr>
    </w:p>
    <w:sectPr w:rsidR="006B2F86" w:rsidRPr="00E025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4CD0" w14:textId="77777777" w:rsidR="00E0254D" w:rsidRDefault="00E0254D" w:rsidP="00E71FC3">
      <w:pPr>
        <w:spacing w:after="0" w:line="240" w:lineRule="auto"/>
      </w:pPr>
      <w:r>
        <w:separator/>
      </w:r>
    </w:p>
  </w:endnote>
  <w:endnote w:type="continuationSeparator" w:id="0">
    <w:p w14:paraId="5CE91D46" w14:textId="77777777" w:rsidR="00E0254D" w:rsidRDefault="00E025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1F1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7BEAD" w14:textId="77777777" w:rsidR="00E0254D" w:rsidRDefault="00E0254D" w:rsidP="00E71FC3">
      <w:pPr>
        <w:spacing w:after="0" w:line="240" w:lineRule="auto"/>
      </w:pPr>
      <w:r>
        <w:separator/>
      </w:r>
    </w:p>
  </w:footnote>
  <w:footnote w:type="continuationSeparator" w:id="0">
    <w:p w14:paraId="1A7BEB19" w14:textId="77777777" w:rsidR="00E0254D" w:rsidRDefault="00E025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4D"/>
    <w:rsid w:val="001A7C09"/>
    <w:rsid w:val="00577BD5"/>
    <w:rsid w:val="00656CBA"/>
    <w:rsid w:val="006A1F77"/>
    <w:rsid w:val="00733BE7"/>
    <w:rsid w:val="00AB52E8"/>
    <w:rsid w:val="00B16D3F"/>
    <w:rsid w:val="00BB41AC"/>
    <w:rsid w:val="00E025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7EC72"/>
  <w15:chartTrackingRefBased/>
  <w15:docId w15:val="{04602C8B-B20C-4EF8-95BB-448EBF67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2019-02-22T18:44:00Z</dcterms:created>
  <dcterms:modified xsi:type="dcterms:W3CDTF">2019-02-22T18:49:00Z</dcterms:modified>
</cp:coreProperties>
</file>